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95"/>
        <w:gridCol w:w="1395"/>
      </w:tblGrid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20" w:rsidRDefault="002A1D20" w:rsidP="00A67937">
            <w:r>
              <w:t>Приложение 8</w:t>
            </w:r>
          </w:p>
        </w:tc>
      </w:tr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1D20" w:rsidRDefault="002A1D20" w:rsidP="00A6793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20" w:rsidRDefault="002A1D20" w:rsidP="00A6793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20" w:rsidRDefault="002A1D20" w:rsidP="00687235">
            <w:r>
              <w:t xml:space="preserve">от </w:t>
            </w:r>
            <w:r w:rsidR="00687235">
              <w:t>06.12.2018</w:t>
            </w:r>
            <w:r>
              <w:t xml:space="preserve"> № </w:t>
            </w:r>
            <w:r w:rsidR="00687235">
              <w:t>44-324</w:t>
            </w:r>
            <w:r>
              <w:t xml:space="preserve">  </w:t>
            </w:r>
          </w:p>
        </w:tc>
      </w:tr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</w:tr>
      <w:tr w:rsidR="002A1D20" w:rsidTr="002A1D20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</w:tr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тыс. руб.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2020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2021 год</w:t>
            </w:r>
          </w:p>
        </w:tc>
      </w:tr>
    </w:tbl>
    <w:p w:rsidR="002A1D20" w:rsidRPr="002A1D20" w:rsidRDefault="002A1D2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95"/>
        <w:gridCol w:w="1395"/>
      </w:tblGrid>
      <w:tr w:rsidR="002A1D20" w:rsidTr="002A1D20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5</w:t>
            </w:r>
          </w:p>
        </w:tc>
      </w:tr>
      <w:tr w:rsidR="002A1D20" w:rsidTr="002A1D2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60 000,0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34 550,0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40 000,0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23 757,1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10 892,9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4 826,8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14 557,1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31 416,1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4 893,7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900,0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3 993,7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Детский сад на 4 группы по ул. Миллеровская в Заводском районе г. Саратова»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182 994,2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60 000,0</w:t>
            </w:r>
          </w:p>
        </w:tc>
      </w:tr>
      <w:tr w:rsidR="002A1D20" w:rsidTr="002A1D2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299 417,5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149 708,8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D20" w:rsidRDefault="002A1D20" w:rsidP="00A67937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149 708,7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0,0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344 417,5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  <w:r>
              <w:t>45 000,0</w:t>
            </w:r>
          </w:p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D20" w:rsidRDefault="002A1D20" w:rsidP="00A67937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Pr="002A1D20" w:rsidRDefault="002A1D20" w:rsidP="00A67937">
            <w:pPr>
              <w:jc w:val="right"/>
              <w:rPr>
                <w:bCs/>
              </w:rPr>
            </w:pPr>
            <w:r w:rsidRPr="002A1D20">
              <w:rPr>
                <w:bCs/>
              </w:rPr>
              <w:t>527 411,7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Pr="002A1D20" w:rsidRDefault="002A1D20" w:rsidP="00A67937">
            <w:pPr>
              <w:jc w:val="right"/>
              <w:rPr>
                <w:bCs/>
              </w:rPr>
            </w:pPr>
            <w:r w:rsidRPr="002A1D20">
              <w:rPr>
                <w:bCs/>
              </w:rPr>
              <w:t>105 000,0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D20" w:rsidRPr="002A1D20" w:rsidRDefault="002A1D20" w:rsidP="00A67937">
            <w:pPr>
              <w:jc w:val="right"/>
              <w:rPr>
                <w:bCs/>
              </w:rPr>
            </w:pPr>
            <w:r w:rsidRPr="002A1D20">
              <w:rPr>
                <w:bCs/>
              </w:rPr>
              <w:t>105 000,0</w:t>
            </w:r>
          </w:p>
        </w:tc>
      </w:tr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</w:tr>
      <w:tr w:rsidR="002A1D20" w:rsidTr="002A1D2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</w:tr>
      <w:tr w:rsidR="002A1D20" w:rsidTr="002A1D20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D20" w:rsidRDefault="002A1D20" w:rsidP="00A67937">
            <w:pPr>
              <w:jc w:val="right"/>
            </w:pPr>
          </w:p>
        </w:tc>
      </w:tr>
    </w:tbl>
    <w:p w:rsidR="002A1D20" w:rsidRPr="00620A33" w:rsidRDefault="002A1D20" w:rsidP="002A1D20"/>
    <w:p w:rsidR="00E2598B" w:rsidRPr="002A1D20" w:rsidRDefault="00E2598B" w:rsidP="002A1D20"/>
    <w:sectPr w:rsidR="00E2598B" w:rsidRPr="002A1D20" w:rsidSect="002A1D2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24A" w:rsidRDefault="006C724A" w:rsidP="002A1D20">
      <w:r>
        <w:separator/>
      </w:r>
    </w:p>
  </w:endnote>
  <w:endnote w:type="continuationSeparator" w:id="1">
    <w:p w:rsidR="006C724A" w:rsidRDefault="006C724A" w:rsidP="002A1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24A" w:rsidRDefault="006C724A" w:rsidP="002A1D20">
      <w:r>
        <w:separator/>
      </w:r>
    </w:p>
  </w:footnote>
  <w:footnote w:type="continuationSeparator" w:id="1">
    <w:p w:rsidR="006C724A" w:rsidRDefault="006C724A" w:rsidP="002A1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D20" w:rsidRDefault="003E7BB9" w:rsidP="00407E8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1D2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1D20" w:rsidRDefault="002A1D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D20" w:rsidRDefault="003E7BB9" w:rsidP="00407E8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1D2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7235">
      <w:rPr>
        <w:rStyle w:val="a7"/>
        <w:noProof/>
      </w:rPr>
      <w:t>3</w:t>
    </w:r>
    <w:r>
      <w:rPr>
        <w:rStyle w:val="a7"/>
      </w:rPr>
      <w:fldChar w:fldCharType="end"/>
    </w:r>
  </w:p>
  <w:p w:rsidR="002A1D20" w:rsidRDefault="002A1D2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A1D20"/>
    <w:rsid w:val="00183807"/>
    <w:rsid w:val="0023296C"/>
    <w:rsid w:val="002A1D20"/>
    <w:rsid w:val="002C3F39"/>
    <w:rsid w:val="003E7BB9"/>
    <w:rsid w:val="005F6962"/>
    <w:rsid w:val="006808C6"/>
    <w:rsid w:val="00687235"/>
    <w:rsid w:val="006C724A"/>
    <w:rsid w:val="007F05E3"/>
    <w:rsid w:val="00A24CAF"/>
    <w:rsid w:val="00B912FD"/>
    <w:rsid w:val="00C76A9F"/>
    <w:rsid w:val="00CE33B4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1D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1D20"/>
  </w:style>
  <w:style w:type="paragraph" w:styleId="a5">
    <w:name w:val="footer"/>
    <w:basedOn w:val="a"/>
    <w:link w:val="a6"/>
    <w:uiPriority w:val="99"/>
    <w:semiHidden/>
    <w:unhideWhenUsed/>
    <w:rsid w:val="002A1D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1D20"/>
  </w:style>
  <w:style w:type="character" w:styleId="a7">
    <w:name w:val="page number"/>
    <w:basedOn w:val="a0"/>
    <w:uiPriority w:val="99"/>
    <w:semiHidden/>
    <w:unhideWhenUsed/>
    <w:rsid w:val="002A1D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3</Pages>
  <Words>740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KalaevaEU</cp:lastModifiedBy>
  <cp:revision>3</cp:revision>
  <dcterms:created xsi:type="dcterms:W3CDTF">2018-12-03T12:43:00Z</dcterms:created>
  <dcterms:modified xsi:type="dcterms:W3CDTF">2018-12-06T07:23:00Z</dcterms:modified>
</cp:coreProperties>
</file>